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FFDC" w14:textId="77777777"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97DC5">
        <w:rPr>
          <w:b/>
          <w:sz w:val="26"/>
          <w:szCs w:val="26"/>
        </w:rPr>
        <w:t>“УТВЕРЖДАЮ”</w:t>
      </w:r>
    </w:p>
    <w:p w14:paraId="7EC2FFDD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14:paraId="7EC2FFE0" w14:textId="77777777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FFDE" w14:textId="77777777"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FFDF" w14:textId="77777777" w:rsidR="0055375D" w:rsidRPr="00424DB3" w:rsidRDefault="00424DB3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157</w:t>
            </w:r>
          </w:p>
        </w:tc>
      </w:tr>
      <w:tr w:rsidR="0055375D" w:rsidRPr="00C44B8B" w14:paraId="7EC2FFE3" w14:textId="77777777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FFE1" w14:textId="77777777"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FFE2" w14:textId="77777777" w:rsidR="0055375D" w:rsidRPr="00157473" w:rsidRDefault="002A54D1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157473">
              <w:rPr>
                <w:b/>
                <w:sz w:val="26"/>
                <w:szCs w:val="26"/>
                <w:lang w:val="en-US"/>
              </w:rPr>
              <w:t>2076801</w:t>
            </w:r>
            <w:r w:rsidR="0055375D" w:rsidRPr="00157473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14:paraId="7EC2FFE4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14:paraId="7EC2FFE5" w14:textId="77777777"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14:paraId="7EC2FFE6" w14:textId="77777777"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14:paraId="7EC2FFE7" w14:textId="77777777"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14:paraId="7EC2FFE8" w14:textId="77777777" w:rsidR="0026453A" w:rsidRPr="00697DC5" w:rsidRDefault="0026453A" w:rsidP="0026453A"/>
    <w:p w14:paraId="7EC2FFE9" w14:textId="77777777" w:rsidR="0026453A" w:rsidRPr="00697DC5" w:rsidRDefault="0026453A" w:rsidP="0026453A"/>
    <w:p w14:paraId="7EC2FFEA" w14:textId="77777777"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14:paraId="7EC2FFEB" w14:textId="77777777"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916444">
        <w:rPr>
          <w:b/>
          <w:sz w:val="26"/>
          <w:szCs w:val="26"/>
        </w:rPr>
        <w:t>(</w:t>
      </w:r>
      <w:r w:rsidR="002A54D1" w:rsidRPr="0049456A">
        <w:rPr>
          <w:b/>
          <w:sz w:val="26"/>
          <w:szCs w:val="26"/>
        </w:rPr>
        <w:t>Гайка М16</w:t>
      </w:r>
      <w:r w:rsidR="00916444">
        <w:rPr>
          <w:b/>
          <w:sz w:val="26"/>
          <w:szCs w:val="26"/>
        </w:rPr>
        <w:t>)</w:t>
      </w:r>
      <w:r w:rsidR="0049456A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14:paraId="7EC2FFEC" w14:textId="77777777"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14:paraId="7EC2FFED" w14:textId="77777777" w:rsidR="00916444" w:rsidRDefault="00916444" w:rsidP="0091644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EC2FFEE" w14:textId="77777777" w:rsidR="00916444" w:rsidRDefault="00916444" w:rsidP="0091644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5915-70 «Гайки шестигранные класса точности В. Конструкция и размеры».</w:t>
      </w:r>
    </w:p>
    <w:p w14:paraId="7EC2FFEF" w14:textId="77777777" w:rsidR="00916444" w:rsidRDefault="00916444" w:rsidP="0091644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EC2FFF0" w14:textId="77777777" w:rsidR="00916444" w:rsidRDefault="00916444" w:rsidP="0091644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EC2FFF1" w14:textId="77777777" w:rsidR="00916444" w:rsidRDefault="00916444" w:rsidP="0091644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14:paraId="7EC2FFF2" w14:textId="77777777" w:rsidR="00916444" w:rsidRDefault="00916444" w:rsidP="0091644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EC2FFF3" w14:textId="77777777" w:rsidR="00916444" w:rsidRDefault="00916444" w:rsidP="0091644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EC2FFF4" w14:textId="77777777" w:rsidR="00916444" w:rsidRDefault="00916444" w:rsidP="0091644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EC2FFF5" w14:textId="77777777" w:rsidR="00916444" w:rsidRDefault="00916444" w:rsidP="0091644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EC2FFF6" w14:textId="77777777" w:rsidR="00916444" w:rsidRDefault="00916444" w:rsidP="0091644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14:paraId="7EC2FFF7" w14:textId="77777777" w:rsidR="00916444" w:rsidRDefault="00916444" w:rsidP="0091644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EC2FFF8" w14:textId="77777777" w:rsidR="00916444" w:rsidRDefault="00916444" w:rsidP="0091644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2.2.Участник закупочных процедур на право заключения договор</w:t>
      </w:r>
      <w:r w:rsidR="00717E16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EC2FFF9" w14:textId="77777777" w:rsidR="00916444" w:rsidRDefault="00916444" w:rsidP="0091644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2.3.Метизы должны соответствовать требованиям «Правил устройства электроустановок» (ПУЭ) (7-е издание) и требованиям:</w:t>
      </w:r>
    </w:p>
    <w:p w14:paraId="7EC2FFFA" w14:textId="77777777" w:rsidR="00916444" w:rsidRDefault="00916444" w:rsidP="00916444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5915-70 «Гайки шестигранные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14:paraId="7EC2FFFB" w14:textId="77777777" w:rsidR="00916444" w:rsidRDefault="00916444" w:rsidP="00916444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EC2FFFC" w14:textId="77777777" w:rsidR="00916444" w:rsidRDefault="00916444" w:rsidP="00916444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14:paraId="7EC2FFFD" w14:textId="77777777" w:rsidR="00916444" w:rsidRDefault="00916444" w:rsidP="00916444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C2FFFE" w14:textId="77777777" w:rsidR="00916444" w:rsidRDefault="00916444" w:rsidP="00916444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14:paraId="7EC2FFFF" w14:textId="77777777" w:rsidR="00916444" w:rsidRDefault="00916444" w:rsidP="00916444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C30000" w14:textId="77777777" w:rsidR="00916444" w:rsidRDefault="00916444" w:rsidP="00916444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14:paraId="7EC30001" w14:textId="77777777" w:rsidR="00916444" w:rsidRDefault="00916444" w:rsidP="0091644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14:paraId="7EC30002" w14:textId="77777777" w:rsidR="00916444" w:rsidRDefault="00916444" w:rsidP="0091644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14:paraId="7EC30003" w14:textId="77777777" w:rsidR="00916444" w:rsidRDefault="00916444" w:rsidP="00916444">
      <w:pPr>
        <w:spacing w:line="276" w:lineRule="auto"/>
        <w:rPr>
          <w:sz w:val="24"/>
          <w:szCs w:val="24"/>
        </w:rPr>
      </w:pPr>
    </w:p>
    <w:p w14:paraId="7EC30004" w14:textId="77777777" w:rsidR="00916444" w:rsidRDefault="00916444" w:rsidP="0091644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EC30005" w14:textId="77777777" w:rsidR="00916444" w:rsidRDefault="00916444" w:rsidP="009164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EC30006" w14:textId="77777777" w:rsidR="00916444" w:rsidRDefault="00916444" w:rsidP="009164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C30007" w14:textId="77777777" w:rsidR="00916444" w:rsidRDefault="00916444" w:rsidP="0091644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EC30008" w14:textId="77777777" w:rsidR="00916444" w:rsidRDefault="00916444" w:rsidP="009164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EC30009" w14:textId="77777777" w:rsidR="00916444" w:rsidRDefault="00916444" w:rsidP="009164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EC3000A" w14:textId="77777777" w:rsidR="00916444" w:rsidRDefault="00916444" w:rsidP="00916444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EC3000B" w14:textId="77777777" w:rsidR="00916444" w:rsidRDefault="00916444" w:rsidP="009164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14:paraId="7EC3000C" w14:textId="77777777" w:rsidR="00916444" w:rsidRDefault="00916444" w:rsidP="009164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7EC3000D" w14:textId="77777777" w:rsidR="00916444" w:rsidRDefault="00916444" w:rsidP="009164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14:paraId="7EC3000E" w14:textId="77777777" w:rsidR="00916444" w:rsidRDefault="00916444" w:rsidP="009164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14:paraId="7EC3000F" w14:textId="77777777" w:rsidR="00916444" w:rsidRDefault="00916444" w:rsidP="009164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E70B11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14:paraId="7EC30010" w14:textId="77777777" w:rsidR="00916444" w:rsidRDefault="00916444" w:rsidP="0091644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7EC30011" w14:textId="77777777" w:rsidR="00916444" w:rsidRDefault="00916444" w:rsidP="00916444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EC30012" w14:textId="77777777" w:rsidR="00916444" w:rsidRDefault="00916444" w:rsidP="009164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717E16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7EC30013" w14:textId="77777777" w:rsidR="00916444" w:rsidRDefault="00916444" w:rsidP="009164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C30014" w14:textId="77777777" w:rsidR="00916444" w:rsidRDefault="00916444" w:rsidP="00916444">
      <w:pPr>
        <w:rPr>
          <w:sz w:val="26"/>
          <w:szCs w:val="26"/>
        </w:rPr>
      </w:pPr>
    </w:p>
    <w:p w14:paraId="7EC30015" w14:textId="77777777" w:rsidR="00916444" w:rsidRDefault="00916444" w:rsidP="00916444">
      <w:pPr>
        <w:rPr>
          <w:sz w:val="26"/>
          <w:szCs w:val="26"/>
        </w:rPr>
      </w:pPr>
    </w:p>
    <w:p w14:paraId="7EC30016" w14:textId="77777777" w:rsidR="00916444" w:rsidRDefault="00916444" w:rsidP="0091644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EC30017" w14:textId="77777777" w:rsidR="00916444" w:rsidRDefault="00916444" w:rsidP="00916444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Фамилия И.О.         </w:t>
      </w:r>
    </w:p>
    <w:p w14:paraId="7EC30018" w14:textId="77777777" w:rsidR="008F73A3" w:rsidRPr="00697DC5" w:rsidRDefault="008F73A3" w:rsidP="00916444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C3001B" w14:textId="77777777" w:rsidR="00D9738B" w:rsidRDefault="00D9738B">
      <w:r>
        <w:separator/>
      </w:r>
    </w:p>
  </w:endnote>
  <w:endnote w:type="continuationSeparator" w:id="0">
    <w:p w14:paraId="7EC3001C" w14:textId="77777777" w:rsidR="00D9738B" w:rsidRDefault="00D9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30019" w14:textId="77777777" w:rsidR="00D9738B" w:rsidRDefault="00D9738B">
      <w:r>
        <w:separator/>
      </w:r>
    </w:p>
  </w:footnote>
  <w:footnote w:type="continuationSeparator" w:id="0">
    <w:p w14:paraId="7EC3001A" w14:textId="77777777" w:rsidR="00D9738B" w:rsidRDefault="00D97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3001D" w14:textId="77777777"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EC3001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4D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473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548B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B5A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54D1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4D6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F60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D51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4DB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456A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27F5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E16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444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1595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38B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B11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CC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C2FFDC"/>
  <w15:docId w15:val="{5CD3DE96-5320-48BE-A198-D5CC9F2EA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E0975-47DA-4FA9-821E-AC231D58D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8ECF5E-51FD-44AF-B015-5BEE808B4AE4}">
  <ds:schemaRefs>
    <ds:schemaRef ds:uri="http://purl.org/dc/terms/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3B8B298-295D-4D54-A5A9-1457244821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0B7BF3-35FA-4C45-B07B-3F86D718A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0</TotalTime>
  <Pages>3</Pages>
  <Words>912</Words>
  <Characters>5204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Поддубская Кристина Валерьевна</cp:lastModifiedBy>
  <cp:revision>2</cp:revision>
  <cp:lastPrinted>2010-09-30T13:29:00Z</cp:lastPrinted>
  <dcterms:created xsi:type="dcterms:W3CDTF">2021-03-25T11:56:00Z</dcterms:created>
  <dcterms:modified xsi:type="dcterms:W3CDTF">2021-03-25T11:56:00Z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